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4A743" w14:textId="77777777" w:rsidR="00D12876" w:rsidRDefault="00D12876" w:rsidP="00D128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DADE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0B1C07C" w14:textId="77777777" w:rsidR="00D12876" w:rsidRDefault="00D12876" w:rsidP="00D128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Yaxley</w:t>
      </w:r>
      <w:proofErr w:type="spellEnd"/>
      <w:r>
        <w:rPr>
          <w:rFonts w:ascii="Times New Roman" w:hAnsi="Times New Roman" w:cs="Times New Roman"/>
        </w:rPr>
        <w:t>, Suffolk. Yeoman.</w:t>
      </w:r>
    </w:p>
    <w:p w14:paraId="2E32145D" w14:textId="77777777" w:rsidR="00D12876" w:rsidRDefault="00D12876" w:rsidP="00D12876">
      <w:pPr>
        <w:rPr>
          <w:rFonts w:ascii="Times New Roman" w:hAnsi="Times New Roman" w:cs="Times New Roman"/>
        </w:rPr>
      </w:pPr>
    </w:p>
    <w:p w14:paraId="5243F9EB" w14:textId="77777777" w:rsidR="00D12876" w:rsidRDefault="00D12876" w:rsidP="00D12876">
      <w:pPr>
        <w:rPr>
          <w:rFonts w:ascii="Times New Roman" w:hAnsi="Times New Roman" w:cs="Times New Roman"/>
        </w:rPr>
      </w:pPr>
    </w:p>
    <w:p w14:paraId="14D786D0" w14:textId="77777777" w:rsidR="00D12876" w:rsidRDefault="00D12876" w:rsidP="00D128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Yaxlee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Yaxlee</w:t>
      </w:r>
      <w:proofErr w:type="spellEnd"/>
      <w:r>
        <w:rPr>
          <w:rFonts w:ascii="Times New Roman" w:hAnsi="Times New Roman" w:cs="Times New Roman"/>
        </w:rPr>
        <w:t xml:space="preserve">(q.v.), as the executors of </w:t>
      </w:r>
    </w:p>
    <w:p w14:paraId="2B5B9642" w14:textId="77777777" w:rsidR="00D12876" w:rsidRDefault="00D12876" w:rsidP="00D128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Herberd</w:t>
      </w:r>
      <w:proofErr w:type="spellEnd"/>
      <w:r>
        <w:rPr>
          <w:rFonts w:ascii="Times New Roman" w:hAnsi="Times New Roman" w:cs="Times New Roman"/>
        </w:rPr>
        <w:t>(q.v.), brought a plaint of debt against him.</w:t>
      </w:r>
    </w:p>
    <w:p w14:paraId="73A01A65" w14:textId="21B55420" w:rsidR="00D12876" w:rsidRDefault="00D12876" w:rsidP="00D128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46914DC" w14:textId="77777777" w:rsidR="007E56A8" w:rsidRDefault="007E56A8" w:rsidP="00D12876">
      <w:pPr>
        <w:rPr>
          <w:rFonts w:ascii="Times New Roman" w:hAnsi="Times New Roman" w:cs="Times New Roman"/>
        </w:rPr>
      </w:pPr>
      <w:bookmarkStart w:id="0" w:name="_GoBack"/>
      <w:bookmarkEnd w:id="0"/>
    </w:p>
    <w:p w14:paraId="60218C46" w14:textId="77777777" w:rsidR="00D12876" w:rsidRDefault="00D12876" w:rsidP="00D12876">
      <w:pPr>
        <w:rPr>
          <w:rFonts w:ascii="Times New Roman" w:hAnsi="Times New Roman" w:cs="Times New Roman"/>
        </w:rPr>
      </w:pPr>
    </w:p>
    <w:p w14:paraId="020F55BD" w14:textId="77777777" w:rsidR="00D12876" w:rsidRDefault="00D12876" w:rsidP="00D12876">
      <w:pPr>
        <w:rPr>
          <w:rFonts w:ascii="Times New Roman" w:hAnsi="Times New Roman" w:cs="Times New Roman"/>
        </w:rPr>
      </w:pPr>
    </w:p>
    <w:p w14:paraId="2158F440" w14:textId="77777777" w:rsidR="00D12876" w:rsidRDefault="00D12876" w:rsidP="00D128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January 2018</w:t>
      </w:r>
    </w:p>
    <w:p w14:paraId="6A0713F5" w14:textId="77777777" w:rsidR="006B2F86" w:rsidRPr="00E71FC3" w:rsidRDefault="007E56A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F130D" w14:textId="77777777" w:rsidR="00D12876" w:rsidRDefault="00D12876" w:rsidP="00E71FC3">
      <w:r>
        <w:separator/>
      </w:r>
    </w:p>
  </w:endnote>
  <w:endnote w:type="continuationSeparator" w:id="0">
    <w:p w14:paraId="19FBA2C9" w14:textId="77777777" w:rsidR="00D12876" w:rsidRDefault="00D1287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8E90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582A2" w14:textId="77777777" w:rsidR="00D12876" w:rsidRDefault="00D12876" w:rsidP="00E71FC3">
      <w:r>
        <w:separator/>
      </w:r>
    </w:p>
  </w:footnote>
  <w:footnote w:type="continuationSeparator" w:id="0">
    <w:p w14:paraId="5A6DADB9" w14:textId="77777777" w:rsidR="00D12876" w:rsidRDefault="00D1287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876"/>
    <w:rsid w:val="001A7C09"/>
    <w:rsid w:val="00577BD5"/>
    <w:rsid w:val="00656CBA"/>
    <w:rsid w:val="006A1F77"/>
    <w:rsid w:val="00733BE7"/>
    <w:rsid w:val="007E56A8"/>
    <w:rsid w:val="00AB52E8"/>
    <w:rsid w:val="00B16D3F"/>
    <w:rsid w:val="00BB41AC"/>
    <w:rsid w:val="00D1287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71806"/>
  <w15:chartTrackingRefBased/>
  <w15:docId w15:val="{8D78B176-0EDF-4D45-B1A9-76B0763BC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287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128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2018-01-20T18:46:00Z</dcterms:created>
  <dcterms:modified xsi:type="dcterms:W3CDTF">2018-05-30T15:35:00Z</dcterms:modified>
</cp:coreProperties>
</file>